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South Holland and The Deepings</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South Holland and The Deepings</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South Holland and The Deepings</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South Holland and The Deepings</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South Holland and The Deepings</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6.7%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South Holland and The Deepings are estimated to have a score of 1-2 on the PGSI (low-risk gambling), whilst </w:t>
      </w:r>
      <w:r w:rsidRPr="00773DF7">
        <w:rPr>
          <w:rFonts w:ascii="Libre Franklin Light" w:hAnsi="Libre Franklin Light" w:cs="Calibri Light"/>
          <w:b/>
          <w:bCs/>
          <w:color w:val="C45911" w:themeColor="accent2" w:themeShade="BF"/>
        </w:rPr>
        <w:t xml:space="preserve">3.0%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55.6% </w:t>
      </w:r>
      <w:r w:rsidRPr="004747BF">
        <w:rPr>
          <w:rFonts w:ascii="Libre Franklin Light" w:eastAsia="Times New Roman" w:hAnsi="Libre Franklin Light" w:cs="Calibri Light"/>
        </w:rPr>
        <w:t xml:space="preserve">of those respondents classified as PGSI 8+ in South Holland and The Deepings</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South Holland and The Deepings is estimated to be </w:t>
      </w:r>
      <w:r w:rsidRPr="00773DF7">
        <w:rPr>
          <w:rFonts w:ascii="Libre Franklin Light" w:eastAsia="Times New Roman" w:hAnsi="Libre Franklin Light" w:cs="Calibri Light"/>
          <w:b/>
          <w:bCs/>
          <w:color w:val="C45911" w:themeColor="accent2" w:themeShade="BF"/>
        </w:rPr>
        <w:t xml:space="preserve">£1,225,785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South Holland and The Deepings</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South Holland and The Deepings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6.7%</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South Holland and The Deepings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South Holland and The Deepings</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outh Holland and The Deepings.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South Holland and The Deepings</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outh Holland and The Deepings.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South Holland and The Deepings</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17.9%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South Holland and The Deepings</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55.6%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outh Holland and The Deepings.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South Holland and The Deepings</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3.0%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21.4%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South Holland and The Deepings</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South Holland and The Deepings</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47.1%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South Holland and The Deepings</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South Holland and The Deepings</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South Holland and The Deepings</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£1,225,785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South Holland and The Deepings</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£19,966</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£412,909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£29,579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£8,319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£15,252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£739,760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£1,225,785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South Holland and The Deepings</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South Holland and The Deepings</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Holland and The Deepings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Holland and The Deepings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Holland and The Deepings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1.3%</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Holland and The Deepings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50.4%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South Holland and The Deepings</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South Holland and The Deepings</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South Holland and The Deepings</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South Holland and The Deepings</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South Holland and The Deepings</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50.4%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South Holland and The Deepings</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D0E52E7B-65DF-449F-A11A-C8A33D5B4D96}"/>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